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A0A13" w14:textId="77777777" w:rsidR="00535962" w:rsidRPr="00F7167E" w:rsidRDefault="00266A9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8EE303A" wp14:editId="14BCFDD6">
                <wp:simplePos x="0" y="0"/>
                <wp:positionH relativeFrom="column">
                  <wp:posOffset>4114800</wp:posOffset>
                </wp:positionH>
                <wp:positionV relativeFrom="paragraph">
                  <wp:posOffset>-590551</wp:posOffset>
                </wp:positionV>
                <wp:extent cx="2215515" cy="790575"/>
                <wp:effectExtent l="0" t="0" r="1333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551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4D3210" w14:textId="3A4F088A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66A9F">
                                      <w:rPr>
                                        <w:rStyle w:val="Style2"/>
                                      </w:rPr>
                                      <w:t>CCC-LPN-202</w:t>
                                    </w:r>
                                    <w:r w:rsidR="0088244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66A9F"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277E7A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0CC85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EE303A" id="Group 21" o:spid="_x0000_s1026" style="position:absolute;margin-left:324pt;margin-top:-46.5pt;width:174.45pt;height:62.2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4D3210" w14:textId="3A4F088A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66A9F">
                                <w:rPr>
                                  <w:rStyle w:val="Style2"/>
                                </w:rPr>
                                <w:t>CCC-LPN-202</w:t>
                              </w:r>
                              <w:r w:rsidR="0088244E">
                                <w:rPr>
                                  <w:rStyle w:val="Style2"/>
                                </w:rPr>
                                <w:t>1</w:t>
                              </w:r>
                              <w:r w:rsidR="00266A9F">
                                <w:rPr>
                                  <w:rStyle w:val="Style2"/>
                                </w:rPr>
                                <w:t>-000</w:t>
                              </w:r>
                              <w:r w:rsidR="00277E7A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50CC85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162A946" wp14:editId="3104B48D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8F6210" wp14:editId="43B1B55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CCE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F6210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371CCE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3858C11" wp14:editId="055B1F07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3C20186" wp14:editId="14C12B14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CD7349" w14:textId="77777777" w:rsidR="0026335F" w:rsidRPr="0026335F" w:rsidRDefault="00277E7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20186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10CD7349" w14:textId="77777777" w:rsidR="0026335F" w:rsidRPr="0026335F" w:rsidRDefault="00277E7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13D24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9E56FC" wp14:editId="427BEEA5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5A1F8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77E7A">
                              <w:fldChar w:fldCharType="begin"/>
                            </w:r>
                            <w:r w:rsidR="00277E7A">
                              <w:instrText xml:space="preserve"> NUMPAGES   \* MERGEFORMAT </w:instrText>
                            </w:r>
                            <w:r w:rsidR="00277E7A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277E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E56FC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1F5A1F8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77E7A">
                        <w:fldChar w:fldCharType="begin"/>
                      </w:r>
                      <w:r w:rsidR="00277E7A">
                        <w:instrText xml:space="preserve"> NUMPAGES   \* MERGEFORMAT </w:instrText>
                      </w:r>
                      <w:r w:rsidR="00277E7A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277E7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FE3576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7EF567" wp14:editId="4C99328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C2954" w14:textId="77777777" w:rsidR="002E1412" w:rsidRPr="002E1412" w:rsidRDefault="00277E7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EF567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" stroked="f">
                <v:textbox>
                  <w:txbxContent>
                    <w:p w14:paraId="190C2954" w14:textId="77777777" w:rsidR="002E1412" w:rsidRPr="002E1412" w:rsidRDefault="00277E7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F9E107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DEBA396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3360A5" wp14:editId="4A0F755B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FD6A6B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360A5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" stroked="f">
                <v:textbox>
                  <w:txbxContent>
                    <w:p w14:paraId="73FD6A6B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3EFAE52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15EE9D" wp14:editId="3A6FCC9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2EF4F1" w14:textId="77777777" w:rsidR="002E1412" w:rsidRPr="002E1412" w:rsidRDefault="00277E7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5EE9D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" stroked="f">
                <v:textbox>
                  <w:txbxContent>
                    <w:p w14:paraId="042EF4F1" w14:textId="77777777" w:rsidR="002E1412" w:rsidRPr="002E1412" w:rsidRDefault="00277E7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FF714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EAA9E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2877EB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315C3D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5061ABD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63CC17E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864AA51" w14:textId="77777777" w:rsidTr="00E82502">
        <w:trPr>
          <w:cantSplit/>
          <w:trHeight w:val="440"/>
        </w:trPr>
        <w:tc>
          <w:tcPr>
            <w:tcW w:w="9252" w:type="dxa"/>
          </w:tcPr>
          <w:p w14:paraId="53D7C9C7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3001684" w14:textId="77777777" w:rsidTr="00E82502">
        <w:trPr>
          <w:cantSplit/>
          <w:trHeight w:val="440"/>
        </w:trPr>
        <w:tc>
          <w:tcPr>
            <w:tcW w:w="9252" w:type="dxa"/>
          </w:tcPr>
          <w:p w14:paraId="68E6A2C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7E10AF4" w14:textId="77777777" w:rsidTr="00E82502">
        <w:trPr>
          <w:cantSplit/>
          <w:trHeight w:val="440"/>
        </w:trPr>
        <w:tc>
          <w:tcPr>
            <w:tcW w:w="9252" w:type="dxa"/>
          </w:tcPr>
          <w:p w14:paraId="656CBE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A241067" w14:textId="77777777" w:rsidTr="00E82502">
        <w:trPr>
          <w:cantSplit/>
          <w:trHeight w:val="440"/>
        </w:trPr>
        <w:tc>
          <w:tcPr>
            <w:tcW w:w="9252" w:type="dxa"/>
          </w:tcPr>
          <w:p w14:paraId="2F6E00D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B400293" w14:textId="77777777" w:rsidTr="00E82502">
        <w:trPr>
          <w:cantSplit/>
          <w:trHeight w:val="440"/>
        </w:trPr>
        <w:tc>
          <w:tcPr>
            <w:tcW w:w="9252" w:type="dxa"/>
          </w:tcPr>
          <w:p w14:paraId="44960B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24A6124" w14:textId="77777777" w:rsidTr="00E82502">
        <w:trPr>
          <w:cantSplit/>
          <w:trHeight w:val="440"/>
        </w:trPr>
        <w:tc>
          <w:tcPr>
            <w:tcW w:w="9252" w:type="dxa"/>
          </w:tcPr>
          <w:p w14:paraId="71AF95E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817546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20CD86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1D6555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6958C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A7D6DE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B7411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054B385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515D3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C63E5EC" wp14:editId="4F788DBD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E26100" wp14:editId="2DB038EF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1263A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A86757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E2610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361263A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A867574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84ECEF" wp14:editId="72826AEE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3AD9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84ECEF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8D3AD9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3132B0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1666A4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107411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E58E46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33F089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952C3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104823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0F33A7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53DBA"/>
    <w:rsid w:val="0026335F"/>
    <w:rsid w:val="00266A9F"/>
    <w:rsid w:val="00277E7A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8244E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7CA8A84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D63B8-62FF-4830-8948-BD9D557A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8</cp:revision>
  <cp:lastPrinted>2011-03-04T18:48:00Z</cp:lastPrinted>
  <dcterms:created xsi:type="dcterms:W3CDTF">2020-11-25T18:03:00Z</dcterms:created>
  <dcterms:modified xsi:type="dcterms:W3CDTF">2021-05-27T12:49:00Z</dcterms:modified>
</cp:coreProperties>
</file>